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EFC649" w14:textId="6D2914E0" w:rsidR="00BA00AB" w:rsidRDefault="0019426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Nicholas POSTELTHWAITE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d.1480)</w:t>
      </w:r>
    </w:p>
    <w:p w14:paraId="5C12B774" w14:textId="40471972" w:rsidR="00194267" w:rsidRDefault="00D356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York.</w:t>
      </w:r>
    </w:p>
    <w:p w14:paraId="02A7F665" w14:textId="00A43B37" w:rsidR="00D356DC" w:rsidRDefault="00D356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805B24" w14:textId="52353A5B" w:rsidR="00D356DC" w:rsidRDefault="00D356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C8A53" w14:textId="4B0C5700" w:rsidR="00D356DC" w:rsidRDefault="00D356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Sep.1480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possessions was granted.   (W.Y.R. p.131)</w:t>
      </w:r>
    </w:p>
    <w:p w14:paraId="337284E0" w14:textId="4B60521A" w:rsidR="00D356DC" w:rsidRDefault="00D356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3A8949" w14:textId="65B18730" w:rsidR="00D356DC" w:rsidRDefault="00D356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69C3C30" w14:textId="71149334" w:rsidR="00D356DC" w:rsidRPr="00194267" w:rsidRDefault="00D356D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sectPr w:rsidR="00D356DC" w:rsidRPr="001942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68F48" w14:textId="77777777" w:rsidR="00194267" w:rsidRDefault="00194267" w:rsidP="009139A6">
      <w:r>
        <w:separator/>
      </w:r>
    </w:p>
  </w:endnote>
  <w:endnote w:type="continuationSeparator" w:id="0">
    <w:p w14:paraId="52241015" w14:textId="77777777" w:rsidR="00194267" w:rsidRDefault="0019426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F4F71" w14:textId="77777777" w:rsidR="00194267" w:rsidRDefault="001942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5CC031" w14:textId="77777777" w:rsidR="00194267" w:rsidRPr="009139A6" w:rsidRDefault="00194267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99AFF1" w14:textId="77777777" w:rsidR="00194267" w:rsidRDefault="001942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69CA3" w14:textId="77777777" w:rsidR="00194267" w:rsidRDefault="00194267" w:rsidP="009139A6">
      <w:r>
        <w:separator/>
      </w:r>
    </w:p>
  </w:footnote>
  <w:footnote w:type="continuationSeparator" w:id="0">
    <w:p w14:paraId="17262D91" w14:textId="77777777" w:rsidR="00194267" w:rsidRDefault="0019426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8CAD62" w14:textId="77777777" w:rsidR="00194267" w:rsidRDefault="001942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1C68D" w14:textId="77777777" w:rsidR="00194267" w:rsidRDefault="001942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56A6B0" w14:textId="77777777" w:rsidR="00194267" w:rsidRDefault="001942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267"/>
    <w:rsid w:val="000666E0"/>
    <w:rsid w:val="00194267"/>
    <w:rsid w:val="002510B7"/>
    <w:rsid w:val="005C130B"/>
    <w:rsid w:val="00826F5C"/>
    <w:rsid w:val="009139A6"/>
    <w:rsid w:val="009448BB"/>
    <w:rsid w:val="00A3176C"/>
    <w:rsid w:val="00BA00AB"/>
    <w:rsid w:val="00D356D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65DABE"/>
  <w15:chartTrackingRefBased/>
  <w15:docId w15:val="{8071DAB2-9837-4E93-A59F-FE3130FBE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130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2021-04-10T08:28:00Z</dcterms:created>
  <dcterms:modified xsi:type="dcterms:W3CDTF">2021-04-10T10:38:00Z</dcterms:modified>
</cp:coreProperties>
</file>